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23AA6" w14:textId="77777777" w:rsidR="006F0A91" w:rsidRDefault="006F0A91" w:rsidP="006F0A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3710FB20" w14:textId="77777777" w:rsidR="006F0A91" w:rsidRDefault="006F0A91" w:rsidP="006F0A91">
      <w:pPr>
        <w:rPr>
          <w:rFonts w:ascii="Times New Roman" w:hAnsi="Times New Roman" w:cs="Times New Roman"/>
          <w:sz w:val="24"/>
          <w:szCs w:val="24"/>
        </w:rPr>
      </w:pPr>
    </w:p>
    <w:p w14:paraId="217EC82E" w14:textId="77777777" w:rsidR="006F0A91" w:rsidRDefault="006F0A91" w:rsidP="006F0A91">
      <w:pPr>
        <w:rPr>
          <w:rFonts w:ascii="Times New Roman" w:hAnsi="Times New Roman" w:cs="Times New Roman"/>
          <w:sz w:val="24"/>
          <w:szCs w:val="24"/>
        </w:rPr>
      </w:pPr>
    </w:p>
    <w:p w14:paraId="17D2401D" w14:textId="77777777" w:rsidR="006F0A91" w:rsidRDefault="006F0A91" w:rsidP="006F0A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Apr.1453 </w:t>
      </w:r>
      <w:r>
        <w:rPr>
          <w:rFonts w:ascii="Times New Roman" w:hAnsi="Times New Roman" w:cs="Times New Roman"/>
          <w:sz w:val="24"/>
          <w:szCs w:val="24"/>
        </w:rPr>
        <w:tab/>
        <w:t>He imported 48 barrels of wine into Hull on board the “</w:t>
      </w:r>
      <w:proofErr w:type="spellStart"/>
      <w:r>
        <w:rPr>
          <w:rFonts w:ascii="Times New Roman" w:hAnsi="Times New Roman" w:cs="Times New Roman"/>
          <w:sz w:val="24"/>
          <w:szCs w:val="24"/>
        </w:rPr>
        <w:t>Trynyte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of </w:t>
      </w:r>
    </w:p>
    <w:p w14:paraId="77F2633C" w14:textId="77777777" w:rsidR="006F0A91" w:rsidRDefault="006F0A91" w:rsidP="006F0A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Dartmouth.</w:t>
      </w:r>
    </w:p>
    <w:p w14:paraId="28D5F8AC" w14:textId="77777777" w:rsidR="006F0A91" w:rsidRDefault="006F0A91" w:rsidP="006F0A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Customs Accounts Of Hull 1453-</w:t>
      </w:r>
      <w:proofErr w:type="gramStart"/>
      <w:r>
        <w:rPr>
          <w:rFonts w:ascii="Times New Roman" w:hAnsi="Times New Roman" w:cs="Times New Roman"/>
          <w:sz w:val="24"/>
          <w:szCs w:val="24"/>
        </w:rPr>
        <w:t>1490”  ed.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Dr.Wendy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R.Childs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p.1)</w:t>
      </w:r>
    </w:p>
    <w:p w14:paraId="33B1AC56" w14:textId="77777777" w:rsidR="006F0A91" w:rsidRDefault="006F0A91" w:rsidP="006F0A91">
      <w:pPr>
        <w:rPr>
          <w:rFonts w:ascii="Times New Roman" w:hAnsi="Times New Roman" w:cs="Times New Roman"/>
          <w:sz w:val="24"/>
          <w:szCs w:val="24"/>
        </w:rPr>
      </w:pPr>
    </w:p>
    <w:p w14:paraId="422D2E84" w14:textId="77777777" w:rsidR="006F0A91" w:rsidRDefault="006F0A91" w:rsidP="006F0A91">
      <w:pPr>
        <w:rPr>
          <w:rFonts w:ascii="Times New Roman" w:hAnsi="Times New Roman" w:cs="Times New Roman"/>
          <w:sz w:val="24"/>
          <w:szCs w:val="24"/>
        </w:rPr>
      </w:pPr>
    </w:p>
    <w:p w14:paraId="000A71AF" w14:textId="5A5E5E89" w:rsidR="006B2F86" w:rsidRPr="00E71FC3" w:rsidRDefault="006F0A91" w:rsidP="006F0A91">
      <w:pPr>
        <w:pStyle w:val="NoSpacing"/>
      </w:pPr>
      <w:r>
        <w:t>22 February 2018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72686" w14:textId="77777777" w:rsidR="006F0A91" w:rsidRDefault="006F0A91" w:rsidP="00E71FC3">
      <w:r>
        <w:separator/>
      </w:r>
    </w:p>
  </w:endnote>
  <w:endnote w:type="continuationSeparator" w:id="0">
    <w:p w14:paraId="12AF5E31" w14:textId="77777777" w:rsidR="006F0A91" w:rsidRDefault="006F0A9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07A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7EDB0" w14:textId="77777777" w:rsidR="006F0A91" w:rsidRDefault="006F0A91" w:rsidP="00E71FC3">
      <w:r>
        <w:separator/>
      </w:r>
    </w:p>
  </w:footnote>
  <w:footnote w:type="continuationSeparator" w:id="0">
    <w:p w14:paraId="3A3447C2" w14:textId="77777777" w:rsidR="006F0A91" w:rsidRDefault="006F0A9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A91"/>
    <w:rsid w:val="001A7C09"/>
    <w:rsid w:val="00577BD5"/>
    <w:rsid w:val="00656CBA"/>
    <w:rsid w:val="006A1F77"/>
    <w:rsid w:val="006F0A9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FCA07"/>
  <w15:chartTrackingRefBased/>
  <w15:docId w15:val="{C2188278-708C-42BC-BBB6-9E9F47359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0A9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styleId="ListParagraph">
    <w:name w:val="List Paragraph"/>
    <w:basedOn w:val="Normal"/>
    <w:uiPriority w:val="34"/>
    <w:qFormat/>
    <w:rsid w:val="006F0A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2018-02-22T16:46:00Z</dcterms:created>
  <dcterms:modified xsi:type="dcterms:W3CDTF">2018-02-22T16:47:00Z</dcterms:modified>
</cp:coreProperties>
</file>